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B92BD" w14:textId="6389D75F" w:rsidR="00BA00AB" w:rsidRDefault="0083056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BASYNGS</w:t>
      </w:r>
      <w:r>
        <w:rPr>
          <w:rFonts w:ascii="Times New Roman" w:hAnsi="Times New Roman" w:cs="Times New Roman"/>
          <w:sz w:val="24"/>
          <w:szCs w:val="24"/>
        </w:rPr>
        <w:t xml:space="preserve">       (fl.1405)</w:t>
      </w:r>
    </w:p>
    <w:p w14:paraId="3A184462" w14:textId="50043A85" w:rsidR="0083056C" w:rsidRDefault="0083056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45CEC4" w14:textId="0A1A15DD" w:rsidR="0083056C" w:rsidRDefault="0083056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C57EE7" w14:textId="31863F73" w:rsidR="0083056C" w:rsidRDefault="0083056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Mar,1405</w:t>
      </w:r>
      <w:r>
        <w:rPr>
          <w:rFonts w:ascii="Times New Roman" w:hAnsi="Times New Roman" w:cs="Times New Roman"/>
          <w:sz w:val="24"/>
          <w:szCs w:val="24"/>
        </w:rPr>
        <w:tab/>
        <w:t>He was appointed Sheriff of Rutland.</w:t>
      </w:r>
      <w:r>
        <w:rPr>
          <w:rFonts w:ascii="Times New Roman" w:hAnsi="Times New Roman" w:cs="Times New Roman"/>
          <w:sz w:val="24"/>
          <w:szCs w:val="24"/>
        </w:rPr>
        <w:tab/>
        <w:t xml:space="preserve">   (C.F.R. 1399-1405 p.271)</w:t>
      </w:r>
    </w:p>
    <w:p w14:paraId="063CFDD4" w14:textId="6CE25E14" w:rsidR="0083056C" w:rsidRDefault="0083056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402654" w14:textId="0F0B4CE5" w:rsidR="0083056C" w:rsidRDefault="0083056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91A1A4" w14:textId="3B9E3416" w:rsidR="0083056C" w:rsidRPr="0083056C" w:rsidRDefault="0083056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July 2021</w:t>
      </w:r>
      <w:r w:rsidR="006E1F80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83056C" w:rsidRPr="0083056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9F337" w14:textId="77777777" w:rsidR="0083056C" w:rsidRDefault="0083056C" w:rsidP="009139A6">
      <w:r>
        <w:separator/>
      </w:r>
    </w:p>
  </w:endnote>
  <w:endnote w:type="continuationSeparator" w:id="0">
    <w:p w14:paraId="75434378" w14:textId="77777777" w:rsidR="0083056C" w:rsidRDefault="0083056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FF78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C110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CA8D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92B56" w14:textId="77777777" w:rsidR="0083056C" w:rsidRDefault="0083056C" w:rsidP="009139A6">
      <w:r>
        <w:separator/>
      </w:r>
    </w:p>
  </w:footnote>
  <w:footnote w:type="continuationSeparator" w:id="0">
    <w:p w14:paraId="5AA135AA" w14:textId="77777777" w:rsidR="0083056C" w:rsidRDefault="0083056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8EB8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6472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73FB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56C"/>
    <w:rsid w:val="000666E0"/>
    <w:rsid w:val="002510B7"/>
    <w:rsid w:val="005C130B"/>
    <w:rsid w:val="006E1F80"/>
    <w:rsid w:val="00826F5C"/>
    <w:rsid w:val="0083056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E9452C"/>
  <w15:chartTrackingRefBased/>
  <w15:docId w15:val="{1D94DA7A-C5C3-45BF-97E7-38E442BDB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14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2021-07-21T06:40:00Z</dcterms:created>
  <dcterms:modified xsi:type="dcterms:W3CDTF">2021-07-21T06:54:00Z</dcterms:modified>
</cp:coreProperties>
</file>